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2A3" w:rsidRDefault="00B202A3" w:rsidP="00B202A3">
      <w:pPr>
        <w:pStyle w:val="Heading1"/>
        <w:jc w:val="center"/>
      </w:pPr>
      <w:r>
        <w:t>CONTRACT DE LOCATIE DE GESTIUNE</w:t>
      </w:r>
    </w:p>
    <w:p w:rsidR="00B202A3" w:rsidRDefault="00B202A3" w:rsidP="00B202A3"/>
    <w:p w:rsidR="00B202A3" w:rsidRDefault="00B202A3" w:rsidP="00B202A3">
      <w:pPr>
        <w:pStyle w:val="Heading2"/>
      </w:pPr>
      <w:r>
        <w:t>PARTILE CONTRACTANTE</w:t>
      </w:r>
    </w:p>
    <w:p w:rsidR="00B202A3" w:rsidRDefault="00B202A3" w:rsidP="00B202A3"/>
    <w:p w:rsidR="00B202A3" w:rsidRDefault="00B202A3" w:rsidP="00B202A3">
      <w:pPr>
        <w:spacing w:line="360" w:lineRule="auto"/>
      </w:pPr>
      <w:r w:rsidRPr="00B202A3">
        <w:rPr>
          <w:b/>
        </w:rPr>
        <w:t>S.C.</w:t>
      </w:r>
      <w:r>
        <w:t xml:space="preserve"> _______________________________, cu sediul in _______________, str____________________, nr. ____, inregistrata la Registrul Comertului _________________, sub nr____________________., avand cont nr. __________________________, deschis la Banca ________________________ si codul fiscal nr. _______________________, prin reprezentantul legal ________________________., in calitate de </w:t>
      </w:r>
      <w:r w:rsidRPr="00B202A3">
        <w:rPr>
          <w:b/>
        </w:rPr>
        <w:t>LOCATOR AL GESTIUNII</w:t>
      </w:r>
    </w:p>
    <w:p w:rsidR="00B202A3" w:rsidRDefault="00B202A3" w:rsidP="00B202A3"/>
    <w:p w:rsidR="00B202A3" w:rsidRDefault="00B202A3" w:rsidP="00B202A3">
      <w:r>
        <w:t>si</w:t>
      </w:r>
    </w:p>
    <w:p w:rsidR="00B202A3" w:rsidRDefault="00B202A3" w:rsidP="00B202A3"/>
    <w:p w:rsidR="00B202A3" w:rsidRDefault="00B202A3" w:rsidP="00B202A3">
      <w:pPr>
        <w:spacing w:line="360" w:lineRule="auto"/>
      </w:pPr>
      <w:r w:rsidRPr="00B202A3">
        <w:rPr>
          <w:b/>
        </w:rPr>
        <w:t>S.C.</w:t>
      </w:r>
      <w:r>
        <w:t xml:space="preserve"> _______________________________, cu sediul in _______________, str____________________, nr. ____, inregistrata la Registrul Comertului _________________, sub nr____________________., avand cont nr. __________________________, deschis la Banca ________________________ si codul fiscal nr. _______________________, prin reprezentantul legal ________________________., in calitate </w:t>
      </w:r>
      <w:r w:rsidRPr="00B202A3">
        <w:rPr>
          <w:b/>
        </w:rPr>
        <w:t>LOCATAR AL GESTIUNII</w:t>
      </w:r>
    </w:p>
    <w:p w:rsidR="00B202A3" w:rsidRDefault="00B202A3" w:rsidP="00B202A3"/>
    <w:p w:rsidR="00B202A3" w:rsidRDefault="00B202A3" w:rsidP="00B202A3">
      <w:pPr>
        <w:pStyle w:val="Heading2"/>
      </w:pPr>
      <w:r>
        <w:t>OBIECTUL CONTRACTULUI</w:t>
      </w:r>
    </w:p>
    <w:p w:rsidR="00B202A3" w:rsidRDefault="00B202A3" w:rsidP="00B202A3"/>
    <w:p w:rsidR="00B202A3" w:rsidRDefault="00B202A3" w:rsidP="00B202A3">
      <w:r>
        <w:t xml:space="preserve">Obiectul contractului il constituie predarea de catre locator si primirea de catre locatar a gestiunii ________________ </w:t>
      </w:r>
    </w:p>
    <w:p w:rsidR="00B202A3" w:rsidRDefault="00B202A3" w:rsidP="00B202A3">
      <w:r>
        <w:t>In procesul-verbal de predare-primire se va consemna stadiul de uzura al bunurilor.</w:t>
      </w:r>
    </w:p>
    <w:p w:rsidR="00B202A3" w:rsidRDefault="00B202A3" w:rsidP="00B202A3"/>
    <w:p w:rsidR="00B202A3" w:rsidRDefault="00B202A3" w:rsidP="00B202A3">
      <w:pPr>
        <w:pStyle w:val="Heading2"/>
      </w:pPr>
      <w:r>
        <w:t>DURATA CONTRACTULUI</w:t>
      </w:r>
    </w:p>
    <w:p w:rsidR="00B202A3" w:rsidRDefault="00B202A3" w:rsidP="00B202A3"/>
    <w:p w:rsidR="00B202A3" w:rsidRDefault="00B202A3" w:rsidP="00B202A3">
      <w:r>
        <w:t>Durata contractului este de __________ , cu incepere de la ________, pana la data de __________.</w:t>
      </w:r>
    </w:p>
    <w:p w:rsidR="00B202A3" w:rsidRDefault="00B202A3" w:rsidP="00B202A3"/>
    <w:p w:rsidR="00B202A3" w:rsidRDefault="00B202A3" w:rsidP="00B202A3">
      <w:r>
        <w:t>Contractul poate fi prelungit prin acordul scris al partilor contractante cu cel putin ___ zile inainte de expirare.</w:t>
      </w:r>
    </w:p>
    <w:p w:rsidR="00B202A3" w:rsidRDefault="00B202A3" w:rsidP="00B202A3"/>
    <w:p w:rsidR="00B202A3" w:rsidRDefault="00B202A3" w:rsidP="00B202A3">
      <w:pPr>
        <w:pStyle w:val="Heading2"/>
      </w:pPr>
      <w:r>
        <w:t>OBLIGATIILE PARTILOR</w:t>
      </w:r>
    </w:p>
    <w:p w:rsidR="00B202A3" w:rsidRDefault="00B202A3" w:rsidP="00B202A3"/>
    <w:p w:rsidR="00B202A3" w:rsidRDefault="00B202A3" w:rsidP="00B202A3">
      <w:pPr>
        <w:pStyle w:val="Heading3"/>
      </w:pPr>
      <w:r>
        <w:t>Obligatiile locatorului de gestiune sunt:</w:t>
      </w:r>
    </w:p>
    <w:p w:rsidR="00B202A3" w:rsidRDefault="00B202A3" w:rsidP="00B202A3"/>
    <w:p w:rsidR="00B202A3" w:rsidRDefault="00B202A3" w:rsidP="00B202A3">
      <w:pPr>
        <w:pStyle w:val="ListParagraph"/>
        <w:numPr>
          <w:ilvl w:val="0"/>
          <w:numId w:val="2"/>
        </w:numPr>
      </w:pPr>
      <w:r>
        <w:t>sa puna la dispozitia locatarutui gestiunea unitatii sau subunitatii _____________ pe baza de inventar al acesteia, precum mijloacele circulante din stoc pe baza de inventar al acestora, incheindu-se un proces-verbal de evaluare;</w:t>
      </w:r>
    </w:p>
    <w:p w:rsidR="00B202A3" w:rsidRDefault="00B202A3" w:rsidP="00B202A3">
      <w:pPr>
        <w:pStyle w:val="ListParagraph"/>
        <w:numPr>
          <w:ilvl w:val="0"/>
          <w:numId w:val="2"/>
        </w:numPr>
      </w:pPr>
      <w:r>
        <w:t>sa efectueze pana la data de __________. lucrari de reparatii capitale pe cheltuiala sa;</w:t>
      </w:r>
    </w:p>
    <w:p w:rsidR="00B202A3" w:rsidRDefault="00B202A3" w:rsidP="00B202A3">
      <w:pPr>
        <w:pStyle w:val="ListParagraph"/>
        <w:numPr>
          <w:ilvl w:val="0"/>
          <w:numId w:val="2"/>
        </w:numPr>
      </w:pPr>
      <w:r>
        <w:t>sa incheie la data de __________ cu locatarul, procesul verbal de predare-primire;</w:t>
      </w:r>
    </w:p>
    <w:p w:rsidR="00B202A3" w:rsidRDefault="00B202A3" w:rsidP="00B202A3">
      <w:pPr>
        <w:pStyle w:val="ListParagraph"/>
        <w:numPr>
          <w:ilvl w:val="0"/>
          <w:numId w:val="2"/>
        </w:numPr>
      </w:pPr>
      <w:r>
        <w:t>sa asigure la cererea locatarului prestarea de servicii precum:</w:t>
      </w:r>
    </w:p>
    <w:p w:rsidR="00B202A3" w:rsidRDefault="00B202A3" w:rsidP="00B202A3">
      <w:pPr>
        <w:pStyle w:val="ListParagraph"/>
        <w:numPr>
          <w:ilvl w:val="0"/>
          <w:numId w:val="2"/>
        </w:numPr>
      </w:pPr>
      <w:r>
        <w:t>asistenta contabila, servicii financiare, consultanta autorizata conform legii;</w:t>
      </w:r>
    </w:p>
    <w:p w:rsidR="00B202A3" w:rsidRDefault="00B202A3" w:rsidP="00B202A3">
      <w:pPr>
        <w:pStyle w:val="ListParagraph"/>
        <w:numPr>
          <w:ilvl w:val="0"/>
          <w:numId w:val="2"/>
        </w:numPr>
      </w:pPr>
      <w:r>
        <w:t>asistenta tehnica de specialitate;</w:t>
      </w:r>
    </w:p>
    <w:p w:rsidR="00B202A3" w:rsidRDefault="00B202A3" w:rsidP="00B202A3">
      <w:pPr>
        <w:pStyle w:val="ListParagraph"/>
        <w:numPr>
          <w:ilvl w:val="0"/>
          <w:numId w:val="2"/>
        </w:numPr>
      </w:pPr>
      <w:r>
        <w:t>transport;</w:t>
      </w:r>
    </w:p>
    <w:p w:rsidR="00B202A3" w:rsidRDefault="00B202A3" w:rsidP="00B202A3">
      <w:pPr>
        <w:pStyle w:val="ListParagraph"/>
        <w:numPr>
          <w:ilvl w:val="0"/>
          <w:numId w:val="2"/>
        </w:numPr>
      </w:pPr>
      <w:r>
        <w:t>aprovizionare;</w:t>
      </w:r>
    </w:p>
    <w:p w:rsidR="00B202A3" w:rsidRDefault="00B202A3" w:rsidP="00B202A3">
      <w:pPr>
        <w:pStyle w:val="ListParagraph"/>
        <w:numPr>
          <w:ilvl w:val="0"/>
          <w:numId w:val="2"/>
        </w:numPr>
      </w:pPr>
      <w:r>
        <w:t>furnizarea de utilitati;</w:t>
      </w:r>
    </w:p>
    <w:p w:rsidR="00B202A3" w:rsidRDefault="00B202A3" w:rsidP="00B202A3">
      <w:pPr>
        <w:pStyle w:val="ListParagraph"/>
        <w:numPr>
          <w:ilvl w:val="0"/>
          <w:numId w:val="2"/>
        </w:numPr>
      </w:pPr>
      <w:r>
        <w:t>sa furnizeze urmatoarele utilitati: apa, energie, telefon pe cheltuiala locatarului;</w:t>
      </w:r>
    </w:p>
    <w:p w:rsidR="00B202A3" w:rsidRDefault="00B202A3" w:rsidP="00B202A3">
      <w:pPr>
        <w:pStyle w:val="ListParagraph"/>
        <w:numPr>
          <w:ilvl w:val="0"/>
          <w:numId w:val="2"/>
        </w:numPr>
      </w:pPr>
      <w:r>
        <w:t>se obliga sa-i permita acces la ____________________________________.</w:t>
      </w:r>
    </w:p>
    <w:p w:rsidR="00B202A3" w:rsidRDefault="00B202A3" w:rsidP="00B202A3"/>
    <w:p w:rsidR="00B202A3" w:rsidRDefault="00B202A3" w:rsidP="00B202A3">
      <w:pPr>
        <w:pStyle w:val="Heading3"/>
      </w:pPr>
      <w:r>
        <w:t>Obligatiile locatarului de gestiune sunt:</w:t>
      </w:r>
    </w:p>
    <w:p w:rsidR="00B202A3" w:rsidRDefault="00B202A3" w:rsidP="00B202A3"/>
    <w:p w:rsidR="00B202A3" w:rsidRDefault="00B202A3" w:rsidP="00B202A3">
      <w:pPr>
        <w:pStyle w:val="ListParagraph"/>
        <w:numPr>
          <w:ilvl w:val="0"/>
          <w:numId w:val="3"/>
        </w:numPr>
      </w:pPr>
      <w:r>
        <w:t>sa preia gestiunea si sa incheie cu locatarul procesul-verbal de predare-primire la data de __/__/____;</w:t>
      </w:r>
    </w:p>
    <w:p w:rsidR="00B202A3" w:rsidRDefault="00B202A3" w:rsidP="00B202A3">
      <w:pPr>
        <w:pStyle w:val="ListParagraph"/>
        <w:numPr>
          <w:ilvl w:val="0"/>
          <w:numId w:val="3"/>
        </w:numPr>
      </w:pPr>
      <w:r>
        <w:t>sa pastreze integritatea tuturor bunurilor predate, sa le conserve, sa le intretina in mod corespunzator, sa nu le strice, deterioreze sau degradeze;</w:t>
      </w:r>
    </w:p>
    <w:p w:rsidR="00B202A3" w:rsidRDefault="00B202A3" w:rsidP="00B202A3">
      <w:pPr>
        <w:pStyle w:val="ListParagraph"/>
        <w:numPr>
          <w:ilvl w:val="0"/>
          <w:numId w:val="3"/>
        </w:numPr>
      </w:pPr>
      <w:r>
        <w:t>sa desfasoare o activitate eficienta, rentabila astfel incat unitatea sau subunitatea sa se distinga prin reputatie comerciala</w:t>
      </w:r>
    </w:p>
    <w:p w:rsidR="00B202A3" w:rsidRDefault="00B202A3" w:rsidP="00B202A3">
      <w:pPr>
        <w:pStyle w:val="ListParagraph"/>
        <w:numPr>
          <w:ilvl w:val="0"/>
          <w:numId w:val="3"/>
        </w:numPr>
      </w:pPr>
      <w:r>
        <w:t>sa desfasoare activitate de gestionare, cu mijloacele proprii in mod independent</w:t>
      </w:r>
    </w:p>
    <w:p w:rsidR="00B202A3" w:rsidRDefault="00B202A3" w:rsidP="00B202A3">
      <w:pPr>
        <w:pStyle w:val="ListParagraph"/>
        <w:numPr>
          <w:ilvl w:val="0"/>
          <w:numId w:val="3"/>
        </w:numPr>
      </w:pPr>
      <w:r>
        <w:t>produsele locatarului vor fi desfacute cu un adaos comercial de ___%;</w:t>
      </w:r>
    </w:p>
    <w:p w:rsidR="00B202A3" w:rsidRDefault="00B202A3" w:rsidP="00B202A3">
      <w:pPr>
        <w:pStyle w:val="ListParagraph"/>
        <w:numPr>
          <w:ilvl w:val="0"/>
          <w:numId w:val="3"/>
        </w:numPr>
      </w:pPr>
      <w:r>
        <w:t>sa respecte legislatia in vigoare privind calitatea produselor;</w:t>
      </w:r>
    </w:p>
    <w:p w:rsidR="00B202A3" w:rsidRDefault="00B202A3" w:rsidP="00B202A3">
      <w:pPr>
        <w:pStyle w:val="ListParagraph"/>
        <w:numPr>
          <w:ilvl w:val="0"/>
          <w:numId w:val="3"/>
        </w:numPr>
      </w:pPr>
      <w:r>
        <w:t>sa gospodareasca eficient mijloacele materiale si financiare astfel incat sa sporeasca fondurile gestiunii</w:t>
      </w:r>
    </w:p>
    <w:p w:rsidR="00B202A3" w:rsidRDefault="00B202A3" w:rsidP="00B202A3">
      <w:pPr>
        <w:pStyle w:val="ListParagraph"/>
        <w:numPr>
          <w:ilvl w:val="0"/>
          <w:numId w:val="3"/>
        </w:numPr>
      </w:pPr>
      <w:r>
        <w:t>sa plateasca lunar pretul locatiei de _______ lei pana la data de ______ ale lunii pentru care se face plata</w:t>
      </w:r>
    </w:p>
    <w:p w:rsidR="00B202A3" w:rsidRDefault="00B202A3" w:rsidP="00B202A3"/>
    <w:p w:rsidR="00B202A3" w:rsidRDefault="00B202A3" w:rsidP="00B202A3">
      <w:pPr>
        <w:pStyle w:val="ListParagraph"/>
        <w:numPr>
          <w:ilvl w:val="0"/>
          <w:numId w:val="3"/>
        </w:numPr>
      </w:pPr>
      <w:r>
        <w:t>sa achite lunar locatorului pana la data de ________ pentru luna pentru care se face plata, contravaloarea utilitatilor furnizate (apa, energie, telefon etc.) acestea neintrand in pretul locatiei</w:t>
      </w:r>
    </w:p>
    <w:p w:rsidR="00B202A3" w:rsidRDefault="00B202A3" w:rsidP="00B202A3">
      <w:pPr>
        <w:pStyle w:val="ListParagraph"/>
        <w:numPr>
          <w:ilvl w:val="0"/>
          <w:numId w:val="3"/>
        </w:numPr>
      </w:pPr>
      <w:r>
        <w:lastRenderedPageBreak/>
        <w:t>orice modificare, imbunatatire, dotare, modernizare, constructie este posibila numai cu acordul scris dat in prealabil de locator</w:t>
      </w:r>
    </w:p>
    <w:p w:rsidR="00B202A3" w:rsidRDefault="00B202A3" w:rsidP="00B202A3">
      <w:pPr>
        <w:pStyle w:val="ListParagraph"/>
        <w:numPr>
          <w:ilvl w:val="0"/>
          <w:numId w:val="3"/>
        </w:numPr>
      </w:pPr>
      <w:r>
        <w:t>la expirarea duratei prezentului contract sa restituie toate bunurile care i-au fost predate, in stare corespunzatoare de folosinta.</w:t>
      </w:r>
    </w:p>
    <w:p w:rsidR="00B202A3" w:rsidRDefault="00B202A3" w:rsidP="00B202A3"/>
    <w:p w:rsidR="00B202A3" w:rsidRDefault="00B202A3" w:rsidP="00B202A3">
      <w:pPr>
        <w:pStyle w:val="Heading2"/>
      </w:pPr>
      <w:r>
        <w:t>PLATA SI MODALITATILE DE PLATA</w:t>
      </w:r>
    </w:p>
    <w:p w:rsidR="00B202A3" w:rsidRDefault="00B202A3" w:rsidP="00B202A3"/>
    <w:p w:rsidR="00B202A3" w:rsidRDefault="00B202A3" w:rsidP="00B202A3">
      <w:pPr>
        <w:spacing w:line="360" w:lineRule="auto"/>
      </w:pPr>
      <w:r>
        <w:t>Pretul locatiei de gestiune este de ________ lei / luna, locatarul obligandu-se sa-l achite pana la data de ________ pentru luna care se face plata.</w:t>
      </w:r>
    </w:p>
    <w:p w:rsidR="00B202A3" w:rsidRDefault="00B202A3" w:rsidP="00B202A3"/>
    <w:p w:rsidR="00B202A3" w:rsidRPr="00B202A3" w:rsidRDefault="00B202A3" w:rsidP="00B202A3">
      <w:pPr>
        <w:rPr>
          <w:b/>
        </w:rPr>
      </w:pPr>
      <w:r w:rsidRPr="00B202A3">
        <w:rPr>
          <w:b/>
        </w:rPr>
        <w:t>Plata se va efectua cu dispozitie de plata prin conturile:</w:t>
      </w:r>
    </w:p>
    <w:p w:rsidR="00B202A3" w:rsidRDefault="00B202A3" w:rsidP="00B202A3">
      <w:r>
        <w:t>- contul locatorului nr. ___________. deschis la Banca ________________________.;</w:t>
      </w:r>
    </w:p>
    <w:p w:rsidR="00B202A3" w:rsidRDefault="00B202A3" w:rsidP="00B202A3">
      <w:r>
        <w:t>- contul locatarului nr. ___________. deschis la Banca _________________________</w:t>
      </w:r>
    </w:p>
    <w:p w:rsidR="00B202A3" w:rsidRDefault="00B202A3" w:rsidP="00B202A3"/>
    <w:p w:rsidR="00B202A3" w:rsidRDefault="00B202A3" w:rsidP="00B202A3">
      <w:r>
        <w:t>Pretul locatiei de gestiune va fi indexat semestrial in functie de rata medie lunara a inflatiei si va face obiectul unui act aditional semnat si stampilat de parti.</w:t>
      </w:r>
    </w:p>
    <w:p w:rsidR="00B202A3" w:rsidRDefault="00B202A3" w:rsidP="00B202A3"/>
    <w:p w:rsidR="00B202A3" w:rsidRDefault="00B202A3" w:rsidP="00B202A3">
      <w:pPr>
        <w:pStyle w:val="Heading2"/>
      </w:pPr>
      <w:r>
        <w:t>RASPUNDEREA CONTRACTUALA</w:t>
      </w:r>
    </w:p>
    <w:p w:rsidR="00B202A3" w:rsidRDefault="00B202A3" w:rsidP="00B202A3"/>
    <w:p w:rsidR="00B202A3" w:rsidRDefault="00B202A3" w:rsidP="00B202A3">
      <w:r>
        <w:t>Pentru nerespectarea totala sau partiala sau pentru executarea defectuoasa a vreuneia din clauzele contractuale, partea vinovata se obliga sa plateasca daune interese.</w:t>
      </w:r>
    </w:p>
    <w:p w:rsidR="00B202A3" w:rsidRDefault="00B202A3" w:rsidP="00B202A3">
      <w:r>
        <w:t>Denuntarea unilaterala a contractului este interzisa sub sanctiunea de daune interese.</w:t>
      </w:r>
    </w:p>
    <w:p w:rsidR="00B202A3" w:rsidRDefault="00B202A3" w:rsidP="00B202A3">
      <w:r>
        <w:t>In caz de neexecutare a obligatiei de plata a pretului, locatarul va plati penalitati de _.% pentru fiecare zi de intarziere.</w:t>
      </w:r>
    </w:p>
    <w:p w:rsidR="00B202A3" w:rsidRDefault="00B202A3" w:rsidP="00B202A3"/>
    <w:p w:rsidR="00B202A3" w:rsidRDefault="00B202A3" w:rsidP="00B202A3">
      <w:pPr>
        <w:pStyle w:val="Heading2"/>
      </w:pPr>
      <w:r>
        <w:t>FORTA MAJORA</w:t>
      </w:r>
    </w:p>
    <w:p w:rsidR="00B202A3" w:rsidRDefault="00B202A3" w:rsidP="00B202A3"/>
    <w:p w:rsidR="00B202A3" w:rsidRDefault="00B202A3" w:rsidP="00B202A3">
      <w:r>
        <w:t>Forta majora exonereaza de raspundere partile, in cazul neexecutarii partiale sau totale a obligatiilor asumate prin prezentul contract. Prin forta majora se intelege un eveniment independent de vointa partilor, imprevizibil si insurmontabil, aparut dupa incheierea contractului si care impiedica partile sa execute total sau partial obligatiile asumate.</w:t>
      </w:r>
    </w:p>
    <w:p w:rsidR="00B202A3" w:rsidRDefault="00B202A3" w:rsidP="00B202A3"/>
    <w:p w:rsidR="00B202A3" w:rsidRDefault="00B202A3" w:rsidP="00B202A3">
      <w:pPr>
        <w:pStyle w:val="Heading2"/>
      </w:pPr>
      <w:r>
        <w:lastRenderedPageBreak/>
        <w:t xml:space="preserve"> SOLUTIONAREA LITIGIILOR</w:t>
      </w:r>
    </w:p>
    <w:p w:rsidR="00B202A3" w:rsidRDefault="00B202A3" w:rsidP="00B202A3"/>
    <w:p w:rsidR="00B202A3" w:rsidRDefault="00B202A3" w:rsidP="00B202A3">
      <w:r>
        <w:t>Litigiile care se vor naste din prezentul contract sau in legatura cu prezentul contract, inclusiv cele referitoare la validitatea, interpretarea, executarea sau desfiintarea lui vor fi solutionate pe cale amiabila.</w:t>
      </w:r>
    </w:p>
    <w:p w:rsidR="00B202A3" w:rsidRDefault="00B202A3" w:rsidP="00B202A3">
      <w:r>
        <w:t>Daca partile nu vor ajunge la o intelegere amiabila, atunci litigiile vor fi inaintate spre solutionare Curtii de Arbitraj Comercial International de pe langa Camera de Comert si Industrie a Romaniei.</w:t>
      </w:r>
    </w:p>
    <w:p w:rsidR="00B202A3" w:rsidRDefault="00B202A3" w:rsidP="00B202A3">
      <w:r>
        <w:t>Curtea de Arbitraj va solutiona litigiile in conformitate cu regulamentul si regulile sale de procedura, pe baza prevederilor prezentului contract si a dreptului material roman.</w:t>
      </w:r>
    </w:p>
    <w:p w:rsidR="00B202A3" w:rsidRDefault="00B202A3" w:rsidP="00B202A3">
      <w:r>
        <w:t>Deciziile Curtii de Arbitraj vor fi definitive si obligatorii.</w:t>
      </w:r>
    </w:p>
    <w:p w:rsidR="00B202A3" w:rsidRDefault="00B202A3" w:rsidP="00B202A3"/>
    <w:p w:rsidR="00B202A3" w:rsidRDefault="00B202A3" w:rsidP="00B202A3">
      <w:pPr>
        <w:pStyle w:val="Heading2"/>
      </w:pPr>
      <w:r>
        <w:t xml:space="preserve"> ALTE CLAUZE</w:t>
      </w:r>
    </w:p>
    <w:p w:rsidR="00B202A3" w:rsidRPr="00B202A3" w:rsidRDefault="00B202A3" w:rsidP="00B202A3"/>
    <w:p w:rsidR="00B202A3" w:rsidRDefault="00B202A3" w:rsidP="00B202A3">
      <w:pPr>
        <w:spacing w:line="36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02A3" w:rsidRDefault="00B202A3" w:rsidP="00B202A3"/>
    <w:p w:rsidR="00B202A3" w:rsidRDefault="00B202A3" w:rsidP="00B202A3">
      <w:r>
        <w:t>Prezentul contract s-a incheiat astazi, ___/___/____. in __ exemplare.</w:t>
      </w:r>
    </w:p>
    <w:p w:rsidR="00B202A3" w:rsidRDefault="00B202A3" w:rsidP="00B202A3"/>
    <w:p w:rsidR="00B202A3" w:rsidRDefault="00B202A3" w:rsidP="00B202A3">
      <w:r>
        <w:t>LOCATOR                                                                            LOCATAR</w:t>
      </w:r>
    </w:p>
    <w:p w:rsidR="00B202A3" w:rsidRDefault="00B202A3" w:rsidP="00B202A3">
      <w:r>
        <w:t>Reprezentant legal                                                           Reprezentant legal</w:t>
      </w:r>
    </w:p>
    <w:p w:rsidR="00B202A3" w:rsidRDefault="00B202A3" w:rsidP="00B202A3"/>
    <w:p w:rsidR="002448A3" w:rsidRPr="002448A3" w:rsidRDefault="00B202A3" w:rsidP="00B202A3">
      <w:r>
        <w:t xml:space="preserve">_____________________                                              _____________________            </w:t>
      </w:r>
    </w:p>
    <w:sectPr w:rsidR="002448A3" w:rsidRPr="002448A3" w:rsidSect="00AF67C6">
      <w:headerReference w:type="even" r:id="rId7"/>
      <w:headerReference w:type="default" r:id="rId8"/>
      <w:footerReference w:type="even" r:id="rId9"/>
      <w:footerReference w:type="default" r:id="rId10"/>
      <w:headerReference w:type="first" r:id="rId11"/>
      <w:footerReference w:type="first" r:id="rId12"/>
      <w:pgSz w:w="12240" w:h="15840"/>
      <w:pgMar w:top="567" w:right="1440" w:bottom="993" w:left="1440"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4F7" w:rsidRDefault="001224F7" w:rsidP="00021277">
      <w:pPr>
        <w:spacing w:after="0" w:line="240" w:lineRule="auto"/>
      </w:pPr>
      <w:r>
        <w:separator/>
      </w:r>
    </w:p>
  </w:endnote>
  <w:endnote w:type="continuationSeparator" w:id="0">
    <w:p w:rsidR="001224F7" w:rsidRDefault="001224F7" w:rsidP="000212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277" w:rsidRPr="001879E2" w:rsidRDefault="00021277" w:rsidP="002A2E3E">
    <w:pPr>
      <w:pStyle w:val="Footer"/>
      <w:tabs>
        <w:tab w:val="center" w:pos="5040"/>
        <w:tab w:val="left" w:pos="6990"/>
      </w:tabs>
      <w:rPr>
        <w:lang w:val="ro-RO"/>
      </w:rPr>
    </w:pPr>
    <w:r>
      <w:tab/>
    </w:r>
    <w:r>
      <w:rPr>
        <w:noProof/>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-9525</wp:posOffset>
          </wp:positionV>
          <wp:extent cx="457200" cy="432435"/>
          <wp:effectExtent l="19050" t="0" r="0" b="0"/>
          <wp:wrapTight wrapText="bothSides">
            <wp:wrapPolygon edited="0">
              <wp:start x="-900" y="0"/>
              <wp:lineTo x="-900" y="20934"/>
              <wp:lineTo x="21600" y="20934"/>
              <wp:lineTo x="21600" y="0"/>
              <wp:lineTo x="-900" y="0"/>
            </wp:wrapPolygon>
          </wp:wrapTight>
          <wp:docPr id="1" name="Picture 1" descr="Fav_of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v_of_21"/>
                  <pic:cNvPicPr>
                    <a:picLocks noChangeAspect="1" noChangeArrowheads="1"/>
                  </pic:cNvPicPr>
                </pic:nvPicPr>
                <pic:blipFill>
                  <a:blip r:embed="rId1"/>
                  <a:srcRect/>
                  <a:stretch>
                    <a:fillRect/>
                  </a:stretch>
                </pic:blipFill>
                <pic:spPr bwMode="auto">
                  <a:xfrm>
                    <a:off x="0" y="0"/>
                    <a:ext cx="457200" cy="432435"/>
                  </a:xfrm>
                  <a:prstGeom prst="rect">
                    <a:avLst/>
                  </a:prstGeom>
                  <a:noFill/>
                </pic:spPr>
              </pic:pic>
            </a:graphicData>
          </a:graphic>
        </wp:anchor>
      </w:drawing>
    </w:r>
    <w:hyperlink r:id="rId2" w:history="1">
      <w:r w:rsidRPr="00B05D33">
        <w:rPr>
          <w:rStyle w:val="Hyperlink"/>
          <w:lang w:val="ro-RO"/>
        </w:rPr>
        <w:t>www.oficial.ro</w:t>
      </w:r>
    </w:hyperlink>
    <w:r>
      <w:rPr>
        <w:lang w:val="ro-RO"/>
      </w:rPr>
      <w:t xml:space="preserve"> formulare  acte</w:t>
    </w:r>
    <w:r>
      <w:rPr>
        <w:lang w:val="ro-RO"/>
      </w:rPr>
      <w:tab/>
    </w:r>
  </w:p>
  <w:p w:rsidR="00021277" w:rsidRDefault="00021277" w:rsidP="00021277">
    <w:pPr>
      <w:pStyle w:val="Footer"/>
    </w:pPr>
  </w:p>
  <w:p w:rsidR="00021277" w:rsidRDefault="0002127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4F7" w:rsidRDefault="001224F7" w:rsidP="00021277">
      <w:pPr>
        <w:spacing w:after="0" w:line="240" w:lineRule="auto"/>
      </w:pPr>
      <w:r>
        <w:separator/>
      </w:r>
    </w:p>
  </w:footnote>
  <w:footnote w:type="continuationSeparator" w:id="0">
    <w:p w:rsidR="001224F7" w:rsidRDefault="001224F7" w:rsidP="000212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185088"/>
    <w:multiLevelType w:val="hybridMultilevel"/>
    <w:tmpl w:val="8FB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DFA2451"/>
    <w:multiLevelType w:val="hybridMultilevel"/>
    <w:tmpl w:val="C7861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EEE5922"/>
    <w:multiLevelType w:val="multilevel"/>
    <w:tmpl w:val="A64E7D54"/>
    <w:lvl w:ilvl="0">
      <w:start w:val="1"/>
      <w:numFmt w:val="none"/>
      <w:pStyle w:val="Heading1"/>
      <w:lvlText w:val=""/>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isLgl/>
      <w:lvlText w:val="%2%1.%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1224F7"/>
    <w:rsid w:val="00017707"/>
    <w:rsid w:val="00021277"/>
    <w:rsid w:val="00054FBF"/>
    <w:rsid w:val="000851D0"/>
    <w:rsid w:val="00096E10"/>
    <w:rsid w:val="000A0229"/>
    <w:rsid w:val="000B1264"/>
    <w:rsid w:val="000C06B6"/>
    <w:rsid w:val="000D2CBF"/>
    <w:rsid w:val="0010367B"/>
    <w:rsid w:val="001224F7"/>
    <w:rsid w:val="00146E2A"/>
    <w:rsid w:val="00166921"/>
    <w:rsid w:val="00175196"/>
    <w:rsid w:val="001D42FB"/>
    <w:rsid w:val="001E5E11"/>
    <w:rsid w:val="001E777D"/>
    <w:rsid w:val="001F09C6"/>
    <w:rsid w:val="00223664"/>
    <w:rsid w:val="002448A3"/>
    <w:rsid w:val="002538C4"/>
    <w:rsid w:val="00254B08"/>
    <w:rsid w:val="002A2E3E"/>
    <w:rsid w:val="002C39B6"/>
    <w:rsid w:val="002E22A7"/>
    <w:rsid w:val="002F3FE1"/>
    <w:rsid w:val="00301EF7"/>
    <w:rsid w:val="00312990"/>
    <w:rsid w:val="00320077"/>
    <w:rsid w:val="00325C41"/>
    <w:rsid w:val="003509AA"/>
    <w:rsid w:val="00353D54"/>
    <w:rsid w:val="003556A5"/>
    <w:rsid w:val="00375B42"/>
    <w:rsid w:val="003A516C"/>
    <w:rsid w:val="003B0821"/>
    <w:rsid w:val="003C1D2F"/>
    <w:rsid w:val="003C7172"/>
    <w:rsid w:val="003E6204"/>
    <w:rsid w:val="003E6D83"/>
    <w:rsid w:val="003F1F37"/>
    <w:rsid w:val="003F2CC1"/>
    <w:rsid w:val="0040590E"/>
    <w:rsid w:val="00417A3B"/>
    <w:rsid w:val="00424BE4"/>
    <w:rsid w:val="004333EC"/>
    <w:rsid w:val="00437721"/>
    <w:rsid w:val="00453713"/>
    <w:rsid w:val="0046329F"/>
    <w:rsid w:val="00466BBC"/>
    <w:rsid w:val="004766D2"/>
    <w:rsid w:val="004D5DBD"/>
    <w:rsid w:val="004E24D1"/>
    <w:rsid w:val="004F402C"/>
    <w:rsid w:val="00504346"/>
    <w:rsid w:val="00516A9C"/>
    <w:rsid w:val="0053027B"/>
    <w:rsid w:val="00545C16"/>
    <w:rsid w:val="00547658"/>
    <w:rsid w:val="005539B2"/>
    <w:rsid w:val="0057280A"/>
    <w:rsid w:val="00580595"/>
    <w:rsid w:val="00596EA3"/>
    <w:rsid w:val="005B44BD"/>
    <w:rsid w:val="005C01E1"/>
    <w:rsid w:val="005E711E"/>
    <w:rsid w:val="005F4FE1"/>
    <w:rsid w:val="005F524F"/>
    <w:rsid w:val="00607AA0"/>
    <w:rsid w:val="00682A84"/>
    <w:rsid w:val="006B0A45"/>
    <w:rsid w:val="006D4C11"/>
    <w:rsid w:val="00747217"/>
    <w:rsid w:val="00750639"/>
    <w:rsid w:val="007A79B4"/>
    <w:rsid w:val="007C24C5"/>
    <w:rsid w:val="00803803"/>
    <w:rsid w:val="00816A69"/>
    <w:rsid w:val="00843E46"/>
    <w:rsid w:val="008440BB"/>
    <w:rsid w:val="008441D5"/>
    <w:rsid w:val="00846505"/>
    <w:rsid w:val="00865D36"/>
    <w:rsid w:val="00870E6E"/>
    <w:rsid w:val="00873E9C"/>
    <w:rsid w:val="008952FD"/>
    <w:rsid w:val="00895756"/>
    <w:rsid w:val="008B48A7"/>
    <w:rsid w:val="008C4C47"/>
    <w:rsid w:val="008C7DEB"/>
    <w:rsid w:val="008E23A0"/>
    <w:rsid w:val="0092505E"/>
    <w:rsid w:val="00961C08"/>
    <w:rsid w:val="00964BBC"/>
    <w:rsid w:val="00970F4F"/>
    <w:rsid w:val="00993B3E"/>
    <w:rsid w:val="009B34D6"/>
    <w:rsid w:val="009B4ACE"/>
    <w:rsid w:val="009B57BF"/>
    <w:rsid w:val="009C433F"/>
    <w:rsid w:val="009C701C"/>
    <w:rsid w:val="009D32EE"/>
    <w:rsid w:val="009D5DF5"/>
    <w:rsid w:val="009F7152"/>
    <w:rsid w:val="00A103EA"/>
    <w:rsid w:val="00A56ADB"/>
    <w:rsid w:val="00A83C63"/>
    <w:rsid w:val="00A878C3"/>
    <w:rsid w:val="00AB09BA"/>
    <w:rsid w:val="00AB4DB9"/>
    <w:rsid w:val="00AC42F3"/>
    <w:rsid w:val="00AE2FBD"/>
    <w:rsid w:val="00AF493E"/>
    <w:rsid w:val="00AF67C6"/>
    <w:rsid w:val="00B14F92"/>
    <w:rsid w:val="00B202A3"/>
    <w:rsid w:val="00B21F2B"/>
    <w:rsid w:val="00B400C3"/>
    <w:rsid w:val="00B428F6"/>
    <w:rsid w:val="00B617B9"/>
    <w:rsid w:val="00B61B8F"/>
    <w:rsid w:val="00B84844"/>
    <w:rsid w:val="00BB2ABE"/>
    <w:rsid w:val="00BB39DE"/>
    <w:rsid w:val="00BB71A2"/>
    <w:rsid w:val="00BE7BBC"/>
    <w:rsid w:val="00C13B18"/>
    <w:rsid w:val="00C35222"/>
    <w:rsid w:val="00C37803"/>
    <w:rsid w:val="00C542E9"/>
    <w:rsid w:val="00C9705A"/>
    <w:rsid w:val="00CA6313"/>
    <w:rsid w:val="00D0016F"/>
    <w:rsid w:val="00D150F6"/>
    <w:rsid w:val="00D24048"/>
    <w:rsid w:val="00D25889"/>
    <w:rsid w:val="00D26D50"/>
    <w:rsid w:val="00D619A1"/>
    <w:rsid w:val="00D8138E"/>
    <w:rsid w:val="00D90BA8"/>
    <w:rsid w:val="00DE0788"/>
    <w:rsid w:val="00E0224C"/>
    <w:rsid w:val="00E168F7"/>
    <w:rsid w:val="00E24D08"/>
    <w:rsid w:val="00E71FA4"/>
    <w:rsid w:val="00E7407A"/>
    <w:rsid w:val="00E910EB"/>
    <w:rsid w:val="00E93C23"/>
    <w:rsid w:val="00EB3DDF"/>
    <w:rsid w:val="00EF0A2B"/>
    <w:rsid w:val="00EF1D97"/>
    <w:rsid w:val="00EF6984"/>
    <w:rsid w:val="00F03FF2"/>
    <w:rsid w:val="00F10FFE"/>
    <w:rsid w:val="00FA2A72"/>
    <w:rsid w:val="00FA5DA4"/>
    <w:rsid w:val="00FA751A"/>
    <w:rsid w:val="00FC02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713"/>
  </w:style>
  <w:style w:type="paragraph" w:styleId="Heading1">
    <w:name w:val="heading 1"/>
    <w:basedOn w:val="Normal"/>
    <w:next w:val="Normal"/>
    <w:link w:val="Heading1Char"/>
    <w:uiPriority w:val="9"/>
    <w:qFormat/>
    <w:rsid w:val="00453713"/>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53713"/>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5371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53713"/>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5371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5371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5371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5371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5371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71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5371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5371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45371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45371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5371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5371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5371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53713"/>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semiHidden/>
    <w:unhideWhenUsed/>
    <w:rsid w:val="000212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21277"/>
  </w:style>
  <w:style w:type="paragraph" w:styleId="Footer">
    <w:name w:val="footer"/>
    <w:basedOn w:val="Normal"/>
    <w:link w:val="FooterChar"/>
    <w:unhideWhenUsed/>
    <w:rsid w:val="00021277"/>
    <w:pPr>
      <w:tabs>
        <w:tab w:val="center" w:pos="4680"/>
        <w:tab w:val="right" w:pos="9360"/>
      </w:tabs>
      <w:spacing w:after="0" w:line="240" w:lineRule="auto"/>
    </w:pPr>
  </w:style>
  <w:style w:type="character" w:customStyle="1" w:styleId="FooterChar">
    <w:name w:val="Footer Char"/>
    <w:basedOn w:val="DefaultParagraphFont"/>
    <w:link w:val="Footer"/>
    <w:rsid w:val="00021277"/>
  </w:style>
  <w:style w:type="character" w:styleId="Hyperlink">
    <w:name w:val="Hyperlink"/>
    <w:basedOn w:val="DefaultParagraphFont"/>
    <w:rsid w:val="00021277"/>
    <w:rPr>
      <w:color w:val="0000FF"/>
      <w:u w:val="single"/>
    </w:rPr>
  </w:style>
  <w:style w:type="paragraph" w:styleId="ListParagraph">
    <w:name w:val="List Paragraph"/>
    <w:basedOn w:val="Normal"/>
    <w:uiPriority w:val="34"/>
    <w:qFormat/>
    <w:rsid w:val="00B202A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oficial.ro/"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ppData\Roaming\Microsoft\Templates\Oficial%20W2007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Oficial W2007_3.dotx</Template>
  <TotalTime>14</TotalTime>
  <Pages>4</Pages>
  <Words>959</Words>
  <Characters>5469</Characters>
  <Application>Microsoft Office Word</Application>
  <DocSecurity>0</DocSecurity>
  <Lines>45</Lines>
  <Paragraphs>12</Paragraphs>
  <ScaleCrop>false</ScaleCrop>
  <Company/>
  <LinksUpToDate>false</LinksUpToDate>
  <CharactersWithSpaces>6416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us</cp:lastModifiedBy>
  <cp:revision>1</cp:revision>
  <dcterms:created xsi:type="dcterms:W3CDTF">2013-02-27T17:26:00Z</dcterms:created>
  <dcterms:modified xsi:type="dcterms:W3CDTF">2013-02-27T17:40:00Z</dcterms:modified>
</cp:coreProperties>
</file>